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7CB6C07" w:rsidR="00F72BAA" w:rsidRPr="003D521D"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D521D">
        <w:rPr>
          <w:rFonts w:hint="eastAsia"/>
          <w:b/>
          <w:i/>
          <w:noProof/>
          <w:sz w:val="28"/>
          <w:lang w:eastAsia="zh-CN"/>
        </w:rPr>
        <w:t>2231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5D1BD" w:rsidR="001E41F3" w:rsidRPr="00410371" w:rsidRDefault="003D521D" w:rsidP="00F72BAA">
            <w:pPr>
              <w:pStyle w:val="CRCoverPage"/>
              <w:spacing w:after="0"/>
              <w:jc w:val="center"/>
              <w:rPr>
                <w:noProof/>
                <w:lang w:eastAsia="zh-CN"/>
              </w:rPr>
            </w:pPr>
            <w:r>
              <w:rPr>
                <w:rFonts w:hint="eastAsia"/>
                <w:b/>
                <w:noProof/>
                <w:sz w:val="28"/>
                <w:lang w:eastAsia="zh-CN"/>
              </w:rPr>
              <w:t>0720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1D9E8" w:rsidR="001E41F3" w:rsidRDefault="00B564E1" w:rsidP="004C74B6">
            <w:pPr>
              <w:pStyle w:val="CRCoverPage"/>
              <w:spacing w:after="0"/>
              <w:rPr>
                <w:noProof/>
                <w:lang w:eastAsia="zh-CN"/>
              </w:rPr>
            </w:pPr>
            <w:r w:rsidRPr="007C223F">
              <w:rPr>
                <w:lang w:eastAsia="zh-CN"/>
              </w:rPr>
              <w:t>Update TC 1</w:t>
            </w:r>
            <w:r w:rsidR="00A102FB">
              <w:rPr>
                <w:rFonts w:hint="eastAsia"/>
                <w:lang w:eastAsia="zh-CN"/>
              </w:rPr>
              <w:t>5.</w:t>
            </w:r>
            <w:r w:rsidR="00121D3F">
              <w:rPr>
                <w:rFonts w:hint="eastAsia"/>
                <w:lang w:eastAsia="zh-CN"/>
              </w:rPr>
              <w:t>3.5</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4C74B6">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4C74B6">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5C9B" w:rsidR="001E41F3" w:rsidRDefault="00B564E1" w:rsidP="00121D3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121D3F">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E8DDB" w:rsidR="00B564E1" w:rsidRDefault="00B564E1" w:rsidP="00121D3F">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A9623" w:rsidR="00B564E1" w:rsidRDefault="00B564E1" w:rsidP="00121D3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w:t>
            </w:r>
            <w:r w:rsidR="00121D3F">
              <w:rPr>
                <w:rFonts w:hint="eastAsia"/>
                <w:noProof/>
                <w:lang w:eastAsia="zh-CN"/>
              </w:rPr>
              <w:t>3.5</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CF5FB" w:rsidR="001E41F3" w:rsidRDefault="007178B0" w:rsidP="00121D3F">
            <w:pPr>
              <w:pStyle w:val="CRCoverPage"/>
              <w:spacing w:after="0"/>
              <w:ind w:left="100"/>
              <w:rPr>
                <w:noProof/>
              </w:rPr>
            </w:pPr>
            <w:r w:rsidRPr="007178B0">
              <w:rPr>
                <w:noProof/>
              </w:rPr>
              <w:t>Note for the editor: Please replace “37.571-1 1</w:t>
            </w:r>
            <w:r w:rsidR="00A102FB">
              <w:rPr>
                <w:rFonts w:hint="eastAsia"/>
                <w:noProof/>
                <w:lang w:eastAsia="zh-CN"/>
              </w:rPr>
              <w:t>5.</w:t>
            </w:r>
            <w:r w:rsidR="00121D3F">
              <w:rPr>
                <w:rFonts w:hint="eastAsia"/>
                <w:noProof/>
                <w:lang w:eastAsia="zh-CN"/>
              </w:rPr>
              <w:t>3.5</w:t>
            </w:r>
            <w:r w:rsidRPr="007178B0">
              <w:rPr>
                <w:noProof/>
              </w:rPr>
              <w:t xml:space="preserve"> TT.zip” with “37.571-1 1</w:t>
            </w:r>
            <w:r w:rsidR="00A102FB">
              <w:rPr>
                <w:rFonts w:hint="eastAsia"/>
                <w:noProof/>
                <w:lang w:eastAsia="zh-CN"/>
              </w:rPr>
              <w:t>5.</w:t>
            </w:r>
            <w:r w:rsidR="00121D3F">
              <w:rPr>
                <w:rFonts w:hint="eastAsia"/>
                <w:noProof/>
                <w:lang w:eastAsia="zh-CN"/>
              </w:rPr>
              <w:t>3.5</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65F31BB"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w:t>
      </w:r>
      <w:r w:rsidR="00121D3F">
        <w:rPr>
          <w:rFonts w:hint="eastAsia"/>
          <w:color w:val="FF0000"/>
          <w:sz w:val="40"/>
          <w:lang w:eastAsia="zh-CN"/>
        </w:rPr>
        <w:t>3.5</w:t>
      </w:r>
      <w:r w:rsidRPr="0020469F">
        <w:rPr>
          <w:color w:val="FF0000"/>
          <w:sz w:val="40"/>
        </w:rPr>
        <w:t xml:space="preserve"> TT.zip” with “37.571-1 1</w:t>
      </w:r>
      <w:r w:rsidR="00A102FB">
        <w:rPr>
          <w:rFonts w:hint="eastAsia"/>
          <w:color w:val="FF0000"/>
          <w:sz w:val="40"/>
          <w:lang w:eastAsia="zh-CN"/>
        </w:rPr>
        <w:t>5.</w:t>
      </w:r>
      <w:r w:rsidR="00121D3F">
        <w:rPr>
          <w:rFonts w:hint="eastAsia"/>
          <w:color w:val="FF0000"/>
          <w:sz w:val="40"/>
          <w:lang w:eastAsia="zh-CN"/>
        </w:rPr>
        <w:t>3.5</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D03CFFD"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2F48AAD2"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ins w:id="4" w:author="CATT" w:date="2024-04-23T14:03:00Z">
              <w:r w:rsidR="00121D3F">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54EA0" w14:textId="77777777" w:rsidR="0068568C" w:rsidRDefault="0068568C">
      <w:r>
        <w:separator/>
      </w:r>
    </w:p>
  </w:endnote>
  <w:endnote w:type="continuationSeparator" w:id="0">
    <w:p w14:paraId="609FEF2A" w14:textId="77777777" w:rsidR="0068568C" w:rsidRDefault="0068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DDE10E" w14:textId="77777777" w:rsidR="0068568C" w:rsidRDefault="0068568C">
      <w:r>
        <w:separator/>
      </w:r>
    </w:p>
  </w:footnote>
  <w:footnote w:type="continuationSeparator" w:id="0">
    <w:p w14:paraId="0EF23871" w14:textId="77777777" w:rsidR="0068568C" w:rsidRDefault="00685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1D3F"/>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D521D"/>
    <w:rsid w:val="003E1A36"/>
    <w:rsid w:val="00410371"/>
    <w:rsid w:val="004242F1"/>
    <w:rsid w:val="004B75B7"/>
    <w:rsid w:val="004C74B6"/>
    <w:rsid w:val="005141D9"/>
    <w:rsid w:val="0051580D"/>
    <w:rsid w:val="00547111"/>
    <w:rsid w:val="00553137"/>
    <w:rsid w:val="005864BA"/>
    <w:rsid w:val="00592D74"/>
    <w:rsid w:val="005E2C44"/>
    <w:rsid w:val="00621188"/>
    <w:rsid w:val="006257ED"/>
    <w:rsid w:val="00653DE4"/>
    <w:rsid w:val="00665C47"/>
    <w:rsid w:val="0068568C"/>
    <w:rsid w:val="00695808"/>
    <w:rsid w:val="00697794"/>
    <w:rsid w:val="006B46FB"/>
    <w:rsid w:val="006C75CD"/>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C0D9A"/>
    <w:rsid w:val="009D4180"/>
    <w:rsid w:val="009E3297"/>
    <w:rsid w:val="009F734F"/>
    <w:rsid w:val="00A102FB"/>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163F"/>
    <w:rsid w:val="00F25D98"/>
    <w:rsid w:val="00F300FB"/>
    <w:rsid w:val="00F72BAA"/>
    <w:rsid w:val="00F9456E"/>
    <w:rsid w:val="00FA2C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41EB-625E-4BEA-ABB7-786450603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5</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2024-05-08T08:59:00Z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